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873B6" w14:textId="7D2CC9E0" w:rsidR="00535962" w:rsidRPr="00F7167E" w:rsidRDefault="00D90668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AFC9BE2" wp14:editId="73C32E59">
                <wp:simplePos x="0" y="0"/>
                <wp:positionH relativeFrom="column">
                  <wp:posOffset>7058025</wp:posOffset>
                </wp:positionH>
                <wp:positionV relativeFrom="paragraph">
                  <wp:posOffset>-590550</wp:posOffset>
                </wp:positionV>
                <wp:extent cx="1949450" cy="802080"/>
                <wp:effectExtent l="0" t="0" r="12700" b="17145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08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28" y="676"/>
                            <a:ext cx="2425" cy="791"/>
                            <a:chOff x="9141" y="827"/>
                            <a:chExt cx="2019" cy="736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41" y="1187"/>
                              <a:ext cx="2009" cy="37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Content>
                                  <w:p w14:paraId="72C5615F" w14:textId="39778A7E" w:rsidR="006B202F" w:rsidRPr="00535962" w:rsidRDefault="00145B45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7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9149FD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C9BE2" id="Group 21" o:spid="_x0000_s1026" style="position:absolute;margin-left:555.75pt;margin-top:-46.5pt;width:153.5pt;height:63.1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28;top:676;width:2425;height:791" coordorigin="9141,827" coordsize="2019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41;top:1187;width:2009;height: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Content>
                            <w:p w14:paraId="72C5615F" w14:textId="39778A7E" w:rsidR="006B202F" w:rsidRPr="00535962" w:rsidRDefault="00145B45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827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9149FD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C488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0D4BC8" wp14:editId="3B34D80A">
                <wp:simplePos x="0" y="0"/>
                <wp:positionH relativeFrom="column">
                  <wp:posOffset>-238125</wp:posOffset>
                </wp:positionH>
                <wp:positionV relativeFrom="paragraph">
                  <wp:posOffset>-295275</wp:posOffset>
                </wp:positionV>
                <wp:extent cx="1828800" cy="9639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963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2AF3DA61" w14:textId="7DAE7373" w:rsidR="00BC61BD" w:rsidRPr="00BC61BD" w:rsidRDefault="004D338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D338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8900455" wp14:editId="3802E69A">
                                      <wp:extent cx="1482090" cy="523240"/>
                                      <wp:effectExtent l="0" t="0" r="0" b="0"/>
                                      <wp:docPr id="17" name="Picture 2" descr="Logotipo&#10;&#10;Descripción generada automáticament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52B2BCCE-8EE9-40A7-B523-2D3CCC5AC641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7" name="Picture 2" descr="Logotipo&#10;&#10;Descripción generada automáticament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52B2BCCE-8EE9-40A7-B523-2D3CCC5AC641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82090" cy="5232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D4BC8" id="Text Box 2" o:spid="_x0000_s1031" type="#_x0000_t202" style="position:absolute;margin-left:-18.75pt;margin-top:-23.25pt;width:2in;height:7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2AF3DA61" w14:textId="7DAE7373" w:rsidR="00BC61BD" w:rsidRPr="00BC61BD" w:rsidRDefault="004D3384">
                          <w:pPr>
                            <w:rPr>
                              <w:lang w:val="en-US"/>
                            </w:rPr>
                          </w:pPr>
                          <w:r w:rsidRPr="004D3384">
                            <w:rPr>
                              <w:noProof/>
                            </w:rPr>
                            <w:drawing>
                              <wp:inline distT="0" distB="0" distL="0" distR="0" wp14:anchorId="28900455" wp14:editId="3802E69A">
                                <wp:extent cx="1482090" cy="523240"/>
                                <wp:effectExtent l="0" t="0" r="0" b="0"/>
                                <wp:docPr id="17" name="Picture 2" descr="Logotipo&#10;&#10;Descripción generada automáticament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52B2BCCE-8EE9-40A7-B523-2D3CCC5AC641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2" descr="Logotipo&#10;&#10;Descripción generada automáticament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52B2BCCE-8EE9-40A7-B523-2D3CCC5AC641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82090" cy="52324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55C91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9798D56" wp14:editId="3A498079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22F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B4DD50" wp14:editId="619B139D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4DF41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4DD5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6AF4DF41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161BC40B" w14:textId="77777777" w:rsidR="00535962" w:rsidRPr="00535962" w:rsidRDefault="005E22F2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4C47CD" wp14:editId="2A6B4E2E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889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p w14:paraId="76B08041" w14:textId="77777777" w:rsidR="002E1412" w:rsidRPr="002E1412" w:rsidRDefault="00E85312" w:rsidP="00E85312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DIRECCION GENERAL DE IMPUESTOS INTERNOS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C47CD"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vnY+AEAANEDAAAOAAAAZHJzL2Uyb0RvYy54bWysU8tu2zAQvBfoPxC817Id20kFy0HqwEWB&#10;9AEk/QCKoiSiFJdd0pbcr++Schy3uRXVgeByydmd2dH6dugMOyj0GmzBZ5MpZ8pKqLRtCv79affu&#10;h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p w14:paraId="76B08041" w14:textId="77777777" w:rsidR="002E1412" w:rsidRPr="002E1412" w:rsidRDefault="00E85312" w:rsidP="00E85312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>DIRECCION GENERAL DE IMPUESTOS INTERNOS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A2F1DB" wp14:editId="132552C7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99116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2F1DB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4E699116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23C9E70" w14:textId="77777777" w:rsidR="00535962" w:rsidRDefault="005E22F2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E54548" wp14:editId="0B9F9C59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91635C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54548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0891635C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3DB6DC" wp14:editId="2B9CD610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6839B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DB6DC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516839B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A97115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0816D82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0052D67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4FA5C97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3BEC52A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eGrid"/>
        <w:tblW w:w="13858" w:type="dxa"/>
        <w:tblLayout w:type="fixed"/>
        <w:tblLook w:val="01E0" w:firstRow="1" w:lastRow="1" w:firstColumn="1" w:lastColumn="1" w:noHBand="0" w:noVBand="0"/>
      </w:tblPr>
      <w:tblGrid>
        <w:gridCol w:w="1101"/>
        <w:gridCol w:w="4394"/>
        <w:gridCol w:w="1417"/>
        <w:gridCol w:w="1418"/>
        <w:gridCol w:w="5528"/>
      </w:tblGrid>
      <w:tr w:rsidR="001030C5" w:rsidRPr="006E45AC" w14:paraId="677AB723" w14:textId="77777777" w:rsidTr="00624E11">
        <w:trPr>
          <w:trHeight w:val="482"/>
        </w:trPr>
        <w:tc>
          <w:tcPr>
            <w:tcW w:w="1101" w:type="dxa"/>
            <w:vAlign w:val="center"/>
          </w:tcPr>
          <w:p w14:paraId="189EA217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4394" w:type="dxa"/>
            <w:vAlign w:val="center"/>
          </w:tcPr>
          <w:p w14:paraId="18BD034D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26345212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03D4D8E" w14:textId="77777777" w:rsidR="001030C5" w:rsidRPr="006E45AC" w:rsidRDefault="001030C5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0AD52020" w14:textId="77777777" w:rsidR="001030C5" w:rsidRPr="00B55C91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5528" w:type="dxa"/>
            <w:vAlign w:val="center"/>
          </w:tcPr>
          <w:p w14:paraId="2D3E0F71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2"/>
            </w:r>
          </w:p>
          <w:p w14:paraId="40E33526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1030C5" w:rsidRPr="006E45AC" w14:paraId="56D490F7" w14:textId="77777777" w:rsidTr="006B7ED3">
        <w:trPr>
          <w:trHeight w:val="413"/>
        </w:trPr>
        <w:tc>
          <w:tcPr>
            <w:tcW w:w="1101" w:type="dxa"/>
          </w:tcPr>
          <w:p w14:paraId="69D0ACB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57F54C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00E538A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4BA518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AD593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5E8CB3A4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B6B6B17" w14:textId="77777777" w:rsidTr="006B7ED3">
        <w:trPr>
          <w:trHeight w:val="287"/>
        </w:trPr>
        <w:tc>
          <w:tcPr>
            <w:tcW w:w="1101" w:type="dxa"/>
          </w:tcPr>
          <w:p w14:paraId="33CA2D4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6E378C3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40B76F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DEEEB8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178C34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20E8BB7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75A5B259" w14:textId="77777777" w:rsidTr="00624E11">
        <w:tc>
          <w:tcPr>
            <w:tcW w:w="1101" w:type="dxa"/>
          </w:tcPr>
          <w:p w14:paraId="02F81C1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35948F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1350D33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EC3F1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E18DC4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AC86A5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4F971B1" w14:textId="77777777" w:rsidTr="00624E11">
        <w:tc>
          <w:tcPr>
            <w:tcW w:w="1101" w:type="dxa"/>
          </w:tcPr>
          <w:p w14:paraId="70B7F9A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CF0E56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209DEF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5F7BD6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C2931B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03642C0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6341119" w14:textId="77777777" w:rsidTr="00624E11">
        <w:tc>
          <w:tcPr>
            <w:tcW w:w="1101" w:type="dxa"/>
          </w:tcPr>
          <w:p w14:paraId="608B5DC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D998A4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65A068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BA43B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2C56E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B2ADB8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CBE3AD0" w14:textId="77777777" w:rsidTr="00624E11">
        <w:trPr>
          <w:trHeight w:val="415"/>
        </w:trPr>
        <w:tc>
          <w:tcPr>
            <w:tcW w:w="1101" w:type="dxa"/>
          </w:tcPr>
          <w:p w14:paraId="0680C420" w14:textId="77777777" w:rsidR="001030C5" w:rsidRPr="006E45AC" w:rsidRDefault="001030C5" w:rsidP="003805A6"/>
        </w:tc>
        <w:tc>
          <w:tcPr>
            <w:tcW w:w="4394" w:type="dxa"/>
          </w:tcPr>
          <w:p w14:paraId="14F0C383" w14:textId="77777777" w:rsidR="001030C5" w:rsidRPr="006E45AC" w:rsidRDefault="001030C5" w:rsidP="003805A6"/>
        </w:tc>
        <w:tc>
          <w:tcPr>
            <w:tcW w:w="1417" w:type="dxa"/>
          </w:tcPr>
          <w:p w14:paraId="738941CB" w14:textId="77777777" w:rsidR="001030C5" w:rsidRPr="006E45AC" w:rsidRDefault="001030C5" w:rsidP="003805A6"/>
        </w:tc>
        <w:tc>
          <w:tcPr>
            <w:tcW w:w="1418" w:type="dxa"/>
          </w:tcPr>
          <w:p w14:paraId="73ADF457" w14:textId="77777777" w:rsidR="001030C5" w:rsidRPr="006E45AC" w:rsidRDefault="001030C5" w:rsidP="003805A6"/>
        </w:tc>
        <w:tc>
          <w:tcPr>
            <w:tcW w:w="5528" w:type="dxa"/>
          </w:tcPr>
          <w:p w14:paraId="7383A783" w14:textId="77777777" w:rsidR="001030C5" w:rsidRPr="006E45AC" w:rsidRDefault="001030C5" w:rsidP="003805A6"/>
        </w:tc>
      </w:tr>
      <w:tr w:rsidR="001030C5" w:rsidRPr="006E45AC" w14:paraId="273695FC" w14:textId="77777777" w:rsidTr="00624E11">
        <w:trPr>
          <w:trHeight w:val="373"/>
        </w:trPr>
        <w:tc>
          <w:tcPr>
            <w:tcW w:w="1101" w:type="dxa"/>
          </w:tcPr>
          <w:p w14:paraId="48E2F888" w14:textId="77777777" w:rsidR="001030C5" w:rsidRPr="006E45AC" w:rsidRDefault="001030C5" w:rsidP="003805A6"/>
        </w:tc>
        <w:tc>
          <w:tcPr>
            <w:tcW w:w="4394" w:type="dxa"/>
          </w:tcPr>
          <w:p w14:paraId="4665515F" w14:textId="77777777" w:rsidR="001030C5" w:rsidRPr="006E45AC" w:rsidRDefault="001030C5" w:rsidP="003805A6"/>
        </w:tc>
        <w:tc>
          <w:tcPr>
            <w:tcW w:w="1417" w:type="dxa"/>
          </w:tcPr>
          <w:p w14:paraId="37EF8CCB" w14:textId="77777777" w:rsidR="001030C5" w:rsidRPr="006E45AC" w:rsidRDefault="001030C5" w:rsidP="003805A6"/>
        </w:tc>
        <w:tc>
          <w:tcPr>
            <w:tcW w:w="1418" w:type="dxa"/>
          </w:tcPr>
          <w:p w14:paraId="7BF91512" w14:textId="77777777" w:rsidR="001030C5" w:rsidRPr="006E45AC" w:rsidRDefault="001030C5" w:rsidP="003805A6"/>
        </w:tc>
        <w:tc>
          <w:tcPr>
            <w:tcW w:w="5528" w:type="dxa"/>
          </w:tcPr>
          <w:p w14:paraId="1DAA3EC4" w14:textId="77777777" w:rsidR="001030C5" w:rsidRPr="006E45AC" w:rsidRDefault="001030C5" w:rsidP="003805A6"/>
        </w:tc>
      </w:tr>
      <w:tr w:rsidR="006B7ED3" w:rsidRPr="006E45AC" w14:paraId="482BC546" w14:textId="77777777" w:rsidTr="00624E11">
        <w:trPr>
          <w:trHeight w:val="373"/>
        </w:trPr>
        <w:tc>
          <w:tcPr>
            <w:tcW w:w="1101" w:type="dxa"/>
          </w:tcPr>
          <w:p w14:paraId="7EAE8A4D" w14:textId="77777777" w:rsidR="006B7ED3" w:rsidRPr="006E45AC" w:rsidRDefault="006B7ED3" w:rsidP="003805A6"/>
        </w:tc>
        <w:tc>
          <w:tcPr>
            <w:tcW w:w="4394" w:type="dxa"/>
          </w:tcPr>
          <w:p w14:paraId="08FCBA1E" w14:textId="77777777" w:rsidR="006B7ED3" w:rsidRPr="006E45AC" w:rsidRDefault="006B7ED3" w:rsidP="003805A6"/>
        </w:tc>
        <w:tc>
          <w:tcPr>
            <w:tcW w:w="1417" w:type="dxa"/>
          </w:tcPr>
          <w:p w14:paraId="627CB40A" w14:textId="77777777" w:rsidR="006B7ED3" w:rsidRPr="006E45AC" w:rsidRDefault="006B7ED3" w:rsidP="003805A6"/>
        </w:tc>
        <w:tc>
          <w:tcPr>
            <w:tcW w:w="1418" w:type="dxa"/>
          </w:tcPr>
          <w:p w14:paraId="6513C4BD" w14:textId="77777777" w:rsidR="006B7ED3" w:rsidRPr="006E45AC" w:rsidRDefault="006B7ED3" w:rsidP="003805A6"/>
        </w:tc>
        <w:tc>
          <w:tcPr>
            <w:tcW w:w="5528" w:type="dxa"/>
          </w:tcPr>
          <w:p w14:paraId="426F7016" w14:textId="77777777" w:rsidR="006B7ED3" w:rsidRPr="006E45AC" w:rsidRDefault="006B7ED3" w:rsidP="003805A6"/>
        </w:tc>
      </w:tr>
      <w:tr w:rsidR="006B7ED3" w:rsidRPr="006E45AC" w14:paraId="4AB60E3F" w14:textId="77777777" w:rsidTr="00624E11">
        <w:trPr>
          <w:trHeight w:val="373"/>
        </w:trPr>
        <w:tc>
          <w:tcPr>
            <w:tcW w:w="1101" w:type="dxa"/>
          </w:tcPr>
          <w:p w14:paraId="25A0933E" w14:textId="77777777" w:rsidR="006B7ED3" w:rsidRPr="006E45AC" w:rsidRDefault="006B7ED3" w:rsidP="003805A6"/>
        </w:tc>
        <w:tc>
          <w:tcPr>
            <w:tcW w:w="4394" w:type="dxa"/>
          </w:tcPr>
          <w:p w14:paraId="1C3D78A2" w14:textId="77777777" w:rsidR="006B7ED3" w:rsidRPr="006E45AC" w:rsidRDefault="006B7ED3" w:rsidP="003805A6"/>
        </w:tc>
        <w:tc>
          <w:tcPr>
            <w:tcW w:w="1417" w:type="dxa"/>
          </w:tcPr>
          <w:p w14:paraId="7D49A0C9" w14:textId="77777777" w:rsidR="006B7ED3" w:rsidRPr="006E45AC" w:rsidRDefault="006B7ED3" w:rsidP="003805A6"/>
        </w:tc>
        <w:tc>
          <w:tcPr>
            <w:tcW w:w="1418" w:type="dxa"/>
          </w:tcPr>
          <w:p w14:paraId="0CAA393B" w14:textId="77777777" w:rsidR="006B7ED3" w:rsidRPr="006E45AC" w:rsidRDefault="006B7ED3" w:rsidP="003805A6"/>
        </w:tc>
        <w:tc>
          <w:tcPr>
            <w:tcW w:w="5528" w:type="dxa"/>
          </w:tcPr>
          <w:p w14:paraId="796249CC" w14:textId="77777777" w:rsidR="006B7ED3" w:rsidRPr="006E45AC" w:rsidRDefault="006B7ED3" w:rsidP="003805A6"/>
        </w:tc>
      </w:tr>
    </w:tbl>
    <w:p w14:paraId="7424A189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C55FF6D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lastRenderedPageBreak/>
        <w:t>Sello</w:t>
      </w:r>
    </w:p>
    <w:p w14:paraId="4A34DFC6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C4E26" w14:textId="77777777" w:rsidR="00B63497" w:rsidRDefault="00B63497" w:rsidP="001007E7">
      <w:pPr>
        <w:spacing w:after="0" w:line="240" w:lineRule="auto"/>
      </w:pPr>
      <w:r>
        <w:separator/>
      </w:r>
    </w:p>
  </w:endnote>
  <w:endnote w:type="continuationSeparator" w:id="0">
    <w:p w14:paraId="610AAF27" w14:textId="77777777" w:rsidR="00B63497" w:rsidRDefault="00B6349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B11C" w14:textId="77777777" w:rsidR="00ED462C" w:rsidRDefault="00ED4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9268" w14:textId="77777777" w:rsidR="001007E7" w:rsidRDefault="005E22F2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578479" wp14:editId="6B82005A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F6D495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74631E6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2AF4E8E6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09776B5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57847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3BF6D495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74631E6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2AF4E8E6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09776B5" w14:textId="77777777" w:rsidR="00807015" w:rsidRDefault="00807015"/>
                </w:txbxContent>
              </v:textbox>
            </v:shape>
          </w:pict>
        </mc:Fallback>
      </mc:AlternateContent>
    </w:r>
  </w:p>
  <w:p w14:paraId="5A547B1E" w14:textId="77777777" w:rsidR="001007E7" w:rsidRDefault="005E22F2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547A33" wp14:editId="44E0D9F5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1D0ACC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547A33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431D0ACC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1166758" wp14:editId="53875E8E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60417D8" w14:textId="77777777" w:rsidR="00CA0E82" w:rsidRDefault="00CA0E82">
    <w:pPr>
      <w:pStyle w:val="Footer"/>
      <w:rPr>
        <w:rFonts w:ascii="Arial Narrow" w:hAnsi="Arial Narrow"/>
        <w:sz w:val="12"/>
      </w:rPr>
    </w:pPr>
  </w:p>
  <w:p w14:paraId="1613B388" w14:textId="77777777" w:rsidR="00CA0E82" w:rsidRDefault="00CA0E82">
    <w:pPr>
      <w:pStyle w:val="Footer"/>
      <w:rPr>
        <w:rFonts w:ascii="Arial Narrow" w:hAnsi="Arial Narrow"/>
        <w:sz w:val="12"/>
      </w:rPr>
    </w:pPr>
  </w:p>
  <w:p w14:paraId="0CDB17D7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C2E45C2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A049" w14:textId="77777777" w:rsidR="00ED462C" w:rsidRDefault="00ED4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0C98" w14:textId="77777777" w:rsidR="00B63497" w:rsidRDefault="00B63497" w:rsidP="001007E7">
      <w:pPr>
        <w:spacing w:after="0" w:line="240" w:lineRule="auto"/>
      </w:pPr>
      <w:r>
        <w:separator/>
      </w:r>
    </w:p>
  </w:footnote>
  <w:footnote w:type="continuationSeparator" w:id="0">
    <w:p w14:paraId="15A6DD0B" w14:textId="77777777" w:rsidR="00B63497" w:rsidRDefault="00B63497" w:rsidP="001007E7">
      <w:pPr>
        <w:spacing w:after="0" w:line="240" w:lineRule="auto"/>
      </w:pPr>
      <w:r>
        <w:continuationSeparator/>
      </w:r>
    </w:p>
  </w:footnote>
  <w:footnote w:id="1">
    <w:p w14:paraId="0B434149" w14:textId="77777777" w:rsidR="001030C5" w:rsidRPr="00B55C91" w:rsidRDefault="001030C5">
      <w:pPr>
        <w:pStyle w:val="FootnoteText"/>
        <w:rPr>
          <w:sz w:val="18"/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Marcar con una x.</w:t>
      </w:r>
    </w:p>
  </w:footnote>
  <w:footnote w:id="2">
    <w:p w14:paraId="2E2C4857" w14:textId="77777777" w:rsidR="001030C5" w:rsidRPr="006E45AC" w:rsidRDefault="001030C5">
      <w:pPr>
        <w:pStyle w:val="FootnoteText"/>
        <w:rPr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CEB7B" w14:textId="77777777" w:rsidR="00ED462C" w:rsidRDefault="00ED46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0EA7" w14:textId="77777777" w:rsidR="00ED462C" w:rsidRDefault="00ED4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6C11" w14:textId="77777777" w:rsidR="00ED462C" w:rsidRDefault="00ED46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B0B"/>
    <w:rsid w:val="00023CA9"/>
    <w:rsid w:val="00034DD9"/>
    <w:rsid w:val="00045479"/>
    <w:rsid w:val="000871F2"/>
    <w:rsid w:val="000F7312"/>
    <w:rsid w:val="001007E7"/>
    <w:rsid w:val="001020C0"/>
    <w:rsid w:val="001030C5"/>
    <w:rsid w:val="00134D4F"/>
    <w:rsid w:val="00145B45"/>
    <w:rsid w:val="001463BC"/>
    <w:rsid w:val="00157600"/>
    <w:rsid w:val="00165C6B"/>
    <w:rsid w:val="00170EC5"/>
    <w:rsid w:val="00194FF2"/>
    <w:rsid w:val="001A3F92"/>
    <w:rsid w:val="001C2BD3"/>
    <w:rsid w:val="001E61DE"/>
    <w:rsid w:val="001E73F1"/>
    <w:rsid w:val="001F73A7"/>
    <w:rsid w:val="002003A9"/>
    <w:rsid w:val="002009A7"/>
    <w:rsid w:val="00253DBA"/>
    <w:rsid w:val="0026335F"/>
    <w:rsid w:val="002823F7"/>
    <w:rsid w:val="002C5E09"/>
    <w:rsid w:val="002E1412"/>
    <w:rsid w:val="002E6B9A"/>
    <w:rsid w:val="00314023"/>
    <w:rsid w:val="00332B0B"/>
    <w:rsid w:val="00334E76"/>
    <w:rsid w:val="003C4888"/>
    <w:rsid w:val="003D160E"/>
    <w:rsid w:val="00410707"/>
    <w:rsid w:val="0042490F"/>
    <w:rsid w:val="004564FE"/>
    <w:rsid w:val="00462024"/>
    <w:rsid w:val="00466B9C"/>
    <w:rsid w:val="004D3384"/>
    <w:rsid w:val="004D45A8"/>
    <w:rsid w:val="00521233"/>
    <w:rsid w:val="00535962"/>
    <w:rsid w:val="00560819"/>
    <w:rsid w:val="00587691"/>
    <w:rsid w:val="005A5833"/>
    <w:rsid w:val="005E22F2"/>
    <w:rsid w:val="00611A07"/>
    <w:rsid w:val="00624E11"/>
    <w:rsid w:val="0062592A"/>
    <w:rsid w:val="00626D0C"/>
    <w:rsid w:val="006506D0"/>
    <w:rsid w:val="00651E48"/>
    <w:rsid w:val="006709BC"/>
    <w:rsid w:val="00671115"/>
    <w:rsid w:val="00691C64"/>
    <w:rsid w:val="006B202F"/>
    <w:rsid w:val="006B365D"/>
    <w:rsid w:val="006B7ED3"/>
    <w:rsid w:val="006D38F2"/>
    <w:rsid w:val="006E45AC"/>
    <w:rsid w:val="006F28AA"/>
    <w:rsid w:val="00721F4E"/>
    <w:rsid w:val="00725091"/>
    <w:rsid w:val="00780880"/>
    <w:rsid w:val="00795886"/>
    <w:rsid w:val="007B6F6F"/>
    <w:rsid w:val="007C1660"/>
    <w:rsid w:val="00806C78"/>
    <w:rsid w:val="00807015"/>
    <w:rsid w:val="00831319"/>
    <w:rsid w:val="00845FCE"/>
    <w:rsid w:val="00850351"/>
    <w:rsid w:val="00861D16"/>
    <w:rsid w:val="00862F3E"/>
    <w:rsid w:val="008B3AE5"/>
    <w:rsid w:val="00991864"/>
    <w:rsid w:val="009B42B9"/>
    <w:rsid w:val="009C118A"/>
    <w:rsid w:val="00A16099"/>
    <w:rsid w:val="00A640BD"/>
    <w:rsid w:val="00AD7919"/>
    <w:rsid w:val="00AF4447"/>
    <w:rsid w:val="00B00171"/>
    <w:rsid w:val="00B02129"/>
    <w:rsid w:val="00B03F96"/>
    <w:rsid w:val="00B227FF"/>
    <w:rsid w:val="00B55C91"/>
    <w:rsid w:val="00B62EEF"/>
    <w:rsid w:val="00B63497"/>
    <w:rsid w:val="00B97B51"/>
    <w:rsid w:val="00BA0007"/>
    <w:rsid w:val="00BA10B3"/>
    <w:rsid w:val="00BA79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97CE8"/>
    <w:rsid w:val="00CA0E82"/>
    <w:rsid w:val="00CA4661"/>
    <w:rsid w:val="00CE58A6"/>
    <w:rsid w:val="00CE67A3"/>
    <w:rsid w:val="00D02754"/>
    <w:rsid w:val="00D24FA7"/>
    <w:rsid w:val="00D64696"/>
    <w:rsid w:val="00D90668"/>
    <w:rsid w:val="00D90D49"/>
    <w:rsid w:val="00DC5D96"/>
    <w:rsid w:val="00DD4F3E"/>
    <w:rsid w:val="00E124CB"/>
    <w:rsid w:val="00E13E55"/>
    <w:rsid w:val="00E356E0"/>
    <w:rsid w:val="00E82D3B"/>
    <w:rsid w:val="00E85312"/>
    <w:rsid w:val="00EA40CE"/>
    <w:rsid w:val="00EA7406"/>
    <w:rsid w:val="00ED462C"/>
    <w:rsid w:val="00ED6ED7"/>
    <w:rsid w:val="00EE1E7B"/>
    <w:rsid w:val="00F07113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A348B99"/>
  <w15:docId w15:val="{FCF6BF02-F22E-4585-8AC6-9BAB03FF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5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CA34F-0AE0-4064-9FBD-01BD7054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5</TotalTime>
  <Pages>2</Pages>
  <Words>63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Fidelys Duarte</cp:lastModifiedBy>
  <cp:revision>20</cp:revision>
  <cp:lastPrinted>2011-03-04T18:41:00Z</cp:lastPrinted>
  <dcterms:created xsi:type="dcterms:W3CDTF">2017-09-28T12:25:00Z</dcterms:created>
  <dcterms:modified xsi:type="dcterms:W3CDTF">2023-04-20T15:11:00Z</dcterms:modified>
</cp:coreProperties>
</file>